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6460" w14:textId="77777777" w:rsidR="008C343F" w:rsidRDefault="008C343F" w:rsidP="008C34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CLEGG (</w:t>
      </w:r>
      <w:proofErr w:type="gramStart"/>
      <w:r>
        <w:rPr>
          <w:rFonts w:cs="Times New Roman"/>
          <w:szCs w:val="24"/>
          <w:u w:val="single"/>
        </w:rPr>
        <w:t>GLEG)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(fl.1469)</w:t>
      </w:r>
    </w:p>
    <w:p w14:paraId="0F185F44" w14:textId="77777777" w:rsidR="008C343F" w:rsidRDefault="008C343F" w:rsidP="008C34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Gayton, Cheshire. Esquire.</w:t>
      </w:r>
    </w:p>
    <w:p w14:paraId="350B7A81" w14:textId="77777777" w:rsidR="008C343F" w:rsidRDefault="008C343F" w:rsidP="008C343F">
      <w:pPr>
        <w:pStyle w:val="NoSpacing"/>
        <w:rPr>
          <w:rFonts w:cs="Times New Roman"/>
          <w:szCs w:val="24"/>
        </w:rPr>
      </w:pPr>
    </w:p>
    <w:p w14:paraId="1467640C" w14:textId="77777777" w:rsidR="008C343F" w:rsidRDefault="008C343F" w:rsidP="008C343F">
      <w:pPr>
        <w:pStyle w:val="NoSpacing"/>
        <w:rPr>
          <w:rFonts w:cs="Times New Roman"/>
          <w:szCs w:val="24"/>
        </w:rPr>
      </w:pPr>
    </w:p>
    <w:p w14:paraId="5D75CC87" w14:textId="77777777" w:rsidR="008C343F" w:rsidRDefault="008C343F" w:rsidP="008C34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Feb.1469</w:t>
      </w:r>
      <w:r>
        <w:rPr>
          <w:rFonts w:cs="Times New Roman"/>
          <w:szCs w:val="24"/>
        </w:rPr>
        <w:tab/>
        <w:t>He was granted a general pardon.</w:t>
      </w:r>
    </w:p>
    <w:p w14:paraId="0B344707" w14:textId="77777777" w:rsidR="008C343F" w:rsidRDefault="008C343F" w:rsidP="008C34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6F958998" w14:textId="77777777" w:rsidR="008C343F" w:rsidRDefault="008C343F" w:rsidP="008C343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56CC72F2" w14:textId="77777777" w:rsidR="008C343F" w:rsidRDefault="008C343F" w:rsidP="008C343F">
      <w:pPr>
        <w:pStyle w:val="NoSpacing"/>
        <w:rPr>
          <w:rFonts w:cs="Times New Roman"/>
          <w:szCs w:val="24"/>
        </w:rPr>
      </w:pPr>
    </w:p>
    <w:p w14:paraId="7C6288F3" w14:textId="77777777" w:rsidR="008C343F" w:rsidRDefault="008C343F" w:rsidP="008C343F">
      <w:pPr>
        <w:pStyle w:val="NoSpacing"/>
        <w:rPr>
          <w:rFonts w:cs="Times New Roman"/>
          <w:szCs w:val="24"/>
        </w:rPr>
      </w:pPr>
    </w:p>
    <w:p w14:paraId="6B2CC6B7" w14:textId="77777777" w:rsidR="008C343F" w:rsidRDefault="008C343F" w:rsidP="008C34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January 2023</w:t>
      </w:r>
    </w:p>
    <w:p w14:paraId="06CAE2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27EB" w14:textId="77777777" w:rsidR="008C343F" w:rsidRDefault="008C343F" w:rsidP="009139A6">
      <w:r>
        <w:separator/>
      </w:r>
    </w:p>
  </w:endnote>
  <w:endnote w:type="continuationSeparator" w:id="0">
    <w:p w14:paraId="6C38A8EE" w14:textId="77777777" w:rsidR="008C343F" w:rsidRDefault="008C34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72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E9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31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B773" w14:textId="77777777" w:rsidR="008C343F" w:rsidRDefault="008C343F" w:rsidP="009139A6">
      <w:r>
        <w:separator/>
      </w:r>
    </w:p>
  </w:footnote>
  <w:footnote w:type="continuationSeparator" w:id="0">
    <w:p w14:paraId="6A759C34" w14:textId="77777777" w:rsidR="008C343F" w:rsidRDefault="008C34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EE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B9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5D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3F"/>
    <w:rsid w:val="000666E0"/>
    <w:rsid w:val="002510B7"/>
    <w:rsid w:val="005C130B"/>
    <w:rsid w:val="00826F5C"/>
    <w:rsid w:val="008C343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FAC31"/>
  <w15:chartTrackingRefBased/>
  <w15:docId w15:val="{E5CFA90B-188E-4F43-BDEA-28BBE5431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43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2023-06-15T08:45:00Z</dcterms:created>
  <dcterms:modified xsi:type="dcterms:W3CDTF">2023-06-15T08:45:00Z</dcterms:modified>
</cp:coreProperties>
</file>